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9083B" w14:textId="66DF1956" w:rsidR="009F392E" w:rsidRDefault="003206CF" w:rsidP="00F0533E">
      <w:pPr>
        <w:rPr>
          <w:noProof/>
        </w:rPr>
      </w:pPr>
      <w:r w:rsidRPr="007C0E12">
        <w:rPr>
          <w:noProof/>
        </w:rPr>
        <w:t xml:space="preserve">Příloha č. </w:t>
      </w:r>
      <w:r w:rsidR="007C0E12" w:rsidRPr="007C0E12">
        <w:rPr>
          <w:noProof/>
        </w:rPr>
        <w:t>5</w:t>
      </w:r>
      <w:r w:rsidR="00B85B4C" w:rsidRPr="007C0E12">
        <w:rPr>
          <w:noProof/>
        </w:rPr>
        <w:t xml:space="preserve"> Smlouvy</w:t>
      </w:r>
      <w:r w:rsidR="007C0E12" w:rsidRPr="007C0E12">
        <w:rPr>
          <w:noProof/>
        </w:rPr>
        <w:t xml:space="preserve"> o dílo</w:t>
      </w:r>
    </w:p>
    <w:p w14:paraId="3D3C9E71" w14:textId="77777777" w:rsidR="00981108" w:rsidRPr="00F057E6" w:rsidRDefault="00981108" w:rsidP="00981108">
      <w:pPr>
        <w:jc w:val="left"/>
        <w:rPr>
          <w:b/>
          <w:bCs/>
          <w:color w:val="007BB8"/>
          <w:sz w:val="24"/>
          <w:szCs w:val="24"/>
        </w:rPr>
      </w:pPr>
      <w:r w:rsidRPr="00DE5378">
        <w:rPr>
          <w:b/>
          <w:sz w:val="24"/>
          <w:szCs w:val="24"/>
        </w:rPr>
        <w:t xml:space="preserve">„Oprava přenosové cesty“ </w:t>
      </w:r>
      <w:r w:rsidRPr="00FB4175">
        <w:rPr>
          <w:b/>
          <w:sz w:val="24"/>
          <w:szCs w:val="24"/>
        </w:rPr>
        <w:t xml:space="preserve">- </w:t>
      </w:r>
      <w:r w:rsidRPr="00F057E6">
        <w:rPr>
          <w:b/>
          <w:color w:val="007BB8"/>
          <w:sz w:val="24"/>
          <w:szCs w:val="24"/>
        </w:rPr>
        <w:t xml:space="preserve">Část 4: </w:t>
      </w:r>
      <w:r w:rsidRPr="00F057E6">
        <w:rPr>
          <w:b/>
          <w:bCs/>
          <w:color w:val="007BB8"/>
          <w:sz w:val="24"/>
          <w:szCs w:val="24"/>
        </w:rPr>
        <w:t>Oprava přenosové cesty Moravskoslezský kraj</w:t>
      </w:r>
    </w:p>
    <w:p w14:paraId="691DBE6F" w14:textId="77777777" w:rsidR="00B85B4C" w:rsidRPr="00CE60FA" w:rsidRDefault="00B85B4C" w:rsidP="001F0746">
      <w:pPr>
        <w:pStyle w:val="Nadpis1"/>
        <w:rPr>
          <w:noProof/>
          <w:color w:val="FF5200"/>
          <w:sz w:val="28"/>
          <w:szCs w:val="28"/>
        </w:rPr>
      </w:pPr>
      <w:r w:rsidRPr="00CE60FA">
        <w:rPr>
          <w:noProof/>
          <w:color w:val="FF5200"/>
          <w:sz w:val="28"/>
          <w:szCs w:val="28"/>
        </w:rPr>
        <w:t>Realizační tým</w:t>
      </w:r>
    </w:p>
    <w:tbl>
      <w:tblPr>
        <w:tblStyle w:val="Mkatabulky1"/>
        <w:tblW w:w="8642" w:type="dxa"/>
        <w:tblLayout w:type="fixed"/>
        <w:tblLook w:val="04A0" w:firstRow="1" w:lastRow="0" w:firstColumn="1" w:lastColumn="0" w:noHBand="0" w:noVBand="1"/>
      </w:tblPr>
      <w:tblGrid>
        <w:gridCol w:w="3823"/>
        <w:gridCol w:w="4819"/>
      </w:tblGrid>
      <w:tr w:rsidR="007C0E12" w:rsidRPr="00FD23CD" w14:paraId="0D8AE1DF" w14:textId="77777777" w:rsidTr="00F07B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1FA3F5" w14:textId="77777777" w:rsidR="007C0E12" w:rsidRPr="001F0746" w:rsidRDefault="007C0E12" w:rsidP="00113508">
            <w:pPr>
              <w:spacing w:after="240"/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Pozice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E1BC9B" w14:textId="77777777" w:rsidR="007C0E12" w:rsidRPr="001F0746" w:rsidRDefault="007C0E12" w:rsidP="00113508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green"/>
              </w:rPr>
            </w:pPr>
            <w:r w:rsidRPr="001F0746">
              <w:rPr>
                <w:rStyle w:val="Siln"/>
              </w:rPr>
              <w:t>Kontaktní údaje</w:t>
            </w:r>
          </w:p>
        </w:tc>
      </w:tr>
      <w:tr w:rsidR="007C0E12" w:rsidRPr="00FD23CD" w14:paraId="0369B877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E468" w14:textId="38AD90B1" w:rsidR="007C0E12" w:rsidRPr="000E5CAE" w:rsidRDefault="009F284C" w:rsidP="00113508">
            <w:pPr>
              <w:spacing w:after="240"/>
              <w:rPr>
                <w:rFonts w:asciiTheme="majorHAnsi" w:hAnsiTheme="majorHAnsi"/>
                <w:highlight w:val="green"/>
                <w:lang w:eastAsia="cs-CZ"/>
              </w:rPr>
            </w:pPr>
            <w:r w:rsidRPr="009F284C">
              <w:rPr>
                <w:rFonts w:asciiTheme="majorHAnsi" w:hAnsiTheme="majorHAnsi"/>
                <w:lang w:eastAsia="cs-CZ"/>
              </w:rPr>
              <w:t>Stavbyvedoucí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2CB1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63096401" w14:textId="77777777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7A4E752B" w14:textId="77777777" w:rsidR="007C0E12" w:rsidRPr="000E5CAE" w:rsidRDefault="007C0E12" w:rsidP="007C0E12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2EF1E7A9" w14:textId="77777777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1510DBF" w14:textId="77777777" w:rsidR="007C0E12" w:rsidRPr="000E5CAE" w:rsidRDefault="007C0E12" w:rsidP="007C0E12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D891992" w14:textId="645E3AF0" w:rsidR="007C0E12" w:rsidRPr="000E5CAE" w:rsidRDefault="007C0E12" w:rsidP="00113508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F63ECF" w:rsidRPr="00FD23CD" w14:paraId="3596E4F0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74E" w14:textId="39D186D1" w:rsidR="00F63ECF" w:rsidRDefault="00F63ECF" w:rsidP="00F63ECF">
            <w:pPr>
              <w:spacing w:after="240"/>
              <w:rPr>
                <w:rFonts w:eastAsia="Times New Roman" w:cs="Times New Roman"/>
                <w:lang w:eastAsia="cs-CZ"/>
              </w:rPr>
            </w:pPr>
            <w:r w:rsidRPr="006011F3">
              <w:rPr>
                <w:bCs/>
              </w:rPr>
              <w:t>Zástupce stavbyvedoucího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D336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170C8128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55C39A65" w14:textId="77777777" w:rsidR="00F63ECF" w:rsidRPr="000E5CAE" w:rsidRDefault="00F63ECF" w:rsidP="00F63EC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4C06FDBE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43412ED3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F33E9A2" w14:textId="36AE3576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F63ECF" w:rsidRPr="00FD23CD" w14:paraId="573B298C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9350" w14:textId="21C3FBE2" w:rsidR="00F63ECF" w:rsidRPr="009F284C" w:rsidRDefault="00F63ECF" w:rsidP="00F63ECF">
            <w:pPr>
              <w:spacing w:after="240"/>
              <w:rPr>
                <w:rFonts w:asciiTheme="majorHAnsi" w:hAnsiTheme="majorHAnsi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Ú</w:t>
            </w:r>
            <w:r w:rsidRPr="003868D4">
              <w:rPr>
                <w:rFonts w:eastAsia="Times New Roman" w:cs="Times New Roman"/>
                <w:lang w:eastAsia="cs-CZ"/>
              </w:rPr>
              <w:t>ředně oprávněný zeměměřický inženýr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E9A1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44F983E7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33461A86" w14:textId="77777777" w:rsidR="00F63ECF" w:rsidRPr="000E5CAE" w:rsidRDefault="00F63ECF" w:rsidP="00F63EC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237445D9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3EA84E07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44BB0EFF" w14:textId="59C64539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F63ECF" w:rsidRPr="00FD23CD" w14:paraId="08F1BFA7" w14:textId="77777777" w:rsidTr="00F07BBA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53E6" w14:textId="3F89206A" w:rsidR="00F63ECF" w:rsidRPr="000E5CAE" w:rsidRDefault="00F63ECF" w:rsidP="00F63ECF">
            <w:pPr>
              <w:spacing w:after="240"/>
              <w:rPr>
                <w:rFonts w:asciiTheme="majorHAnsi" w:hAnsiTheme="majorHAnsi"/>
                <w:highlight w:val="green"/>
                <w:lang w:eastAsia="cs-CZ"/>
              </w:rPr>
            </w:pPr>
            <w:r w:rsidRPr="009F284C">
              <w:rPr>
                <w:rFonts w:asciiTheme="majorHAnsi" w:hAnsiTheme="majorHAnsi"/>
                <w:lang w:eastAsia="cs-CZ"/>
              </w:rPr>
              <w:lastRenderedPageBreak/>
              <w:t xml:space="preserve">Specialista (vedoucí prací) na sdělovací zařízení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EB20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501A1433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385BFD2" w14:textId="77777777" w:rsidR="00F63ECF" w:rsidRPr="000E5CAE" w:rsidRDefault="00F63ECF" w:rsidP="00F63EC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0D1CA639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F217E66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1A1ADE4E" w14:textId="62FAD08A" w:rsidR="00F63ECF" w:rsidRPr="000E5CAE" w:rsidRDefault="00F63ECF" w:rsidP="00F63ECF">
            <w:p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F63ECF" w:rsidRPr="00FD23CD" w14:paraId="12F4309B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7710" w14:textId="0AAD4C17" w:rsidR="00F63ECF" w:rsidRPr="000E5CAE" w:rsidRDefault="00F63ECF" w:rsidP="00F63ECF">
            <w:pPr>
              <w:spacing w:after="240"/>
              <w:rPr>
                <w:rFonts w:asciiTheme="majorHAnsi" w:hAnsiTheme="majorHAnsi"/>
                <w:highlight w:val="yellow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P</w:t>
            </w:r>
            <w:r w:rsidRPr="003868D4">
              <w:rPr>
                <w:rFonts w:eastAsia="Times New Roman" w:cs="Times New Roman"/>
                <w:lang w:eastAsia="cs-CZ"/>
              </w:rPr>
              <w:t xml:space="preserve">rojektant na sdělovacím zařízení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FB54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6735C411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4AFB870" w14:textId="77777777" w:rsidR="00F63ECF" w:rsidRPr="000E5CAE" w:rsidRDefault="00F63ECF" w:rsidP="00F63EC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3443689F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19115DA0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7D2898F" w14:textId="4A419000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F63ECF" w:rsidRPr="00FD23CD" w14:paraId="044D6848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377F" w14:textId="7373772C" w:rsidR="00F63ECF" w:rsidRPr="003868D4" w:rsidRDefault="00F63ECF" w:rsidP="00F63ECF">
            <w:pPr>
              <w:spacing w:after="240"/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T</w:t>
            </w:r>
            <w:r w:rsidRPr="00CC2CF9">
              <w:rPr>
                <w:rFonts w:eastAsia="Times New Roman" w:cs="Times New Roman"/>
                <w:lang w:eastAsia="cs-CZ"/>
              </w:rPr>
              <w:t>echnik 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CBC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048A7CEE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4FE767C3" w14:textId="77777777" w:rsidR="00F63ECF" w:rsidRPr="000E5CAE" w:rsidRDefault="00F63ECF" w:rsidP="00F63EC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7B84919B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27D2EB7C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3D97D183" w14:textId="61A0B768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  <w:tr w:rsidR="00F63ECF" w:rsidRPr="00FD23CD" w14:paraId="3870D45B" w14:textId="77777777" w:rsidTr="00F07BBA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B595" w14:textId="0506C40E" w:rsidR="00F63ECF" w:rsidRPr="00CC2CF9" w:rsidRDefault="00F63ECF" w:rsidP="00F63ECF">
            <w:pPr>
              <w:spacing w:after="240"/>
              <w:rPr>
                <w:rFonts w:eastAsia="Times New Roman" w:cs="Times New Roman"/>
                <w:lang w:eastAsia="cs-CZ"/>
              </w:rPr>
            </w:pPr>
            <w:r>
              <w:rPr>
                <w:rFonts w:eastAsia="Times New Roman" w:cs="Times New Roman"/>
                <w:lang w:eastAsia="cs-CZ"/>
              </w:rPr>
              <w:t>T</w:t>
            </w:r>
            <w:r w:rsidRPr="00CC2CF9">
              <w:rPr>
                <w:rFonts w:eastAsia="Times New Roman" w:cs="Times New Roman"/>
                <w:lang w:eastAsia="cs-CZ"/>
              </w:rPr>
              <w:t xml:space="preserve">echnik </w:t>
            </w:r>
            <w:r>
              <w:rPr>
                <w:rFonts w:eastAsia="Times New Roman" w:cs="Times New Roman"/>
                <w:lang w:eastAsia="cs-CZ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5EF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05EFB3E9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57D59C47" w14:textId="77777777" w:rsidR="00F63ECF" w:rsidRPr="000E5CAE" w:rsidRDefault="00F63ECF" w:rsidP="00F63ECF">
            <w:pPr>
              <w:spacing w:before="0"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38D93732" w14:textId="77777777" w:rsidR="00F63ECF" w:rsidRPr="000E5CAE" w:rsidRDefault="00F63ECF" w:rsidP="00F63ECF">
            <w:pPr>
              <w:spacing w:after="24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0027461F" w14:textId="77777777" w:rsidR="00F63ECF" w:rsidRPr="000E5CAE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38CA000D" w14:textId="7DB9B547" w:rsidR="00F63ECF" w:rsidRPr="001D7194" w:rsidRDefault="00F63ECF" w:rsidP="00F63ECF">
            <w:pPr>
              <w:spacing w:after="0"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000000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1F0746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</w:tr>
    </w:tbl>
    <w:p w14:paraId="2BBA72A7" w14:textId="77777777" w:rsidR="00B85B4C" w:rsidRPr="00B85B4C" w:rsidRDefault="00B85B4C" w:rsidP="00F0533E">
      <w:pPr>
        <w:rPr>
          <w:b/>
          <w:u w:val="single"/>
        </w:rPr>
      </w:pPr>
    </w:p>
    <w:sectPr w:rsidR="00B85B4C" w:rsidRPr="00B85B4C" w:rsidSect="00DD4F8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2F650" w14:textId="77777777" w:rsidR="00845BB8" w:rsidRDefault="00845BB8" w:rsidP="00962258">
      <w:pPr>
        <w:spacing w:after="0" w:line="240" w:lineRule="auto"/>
      </w:pPr>
      <w:r>
        <w:separator/>
      </w:r>
    </w:p>
  </w:endnote>
  <w:endnote w:type="continuationSeparator" w:id="0">
    <w:p w14:paraId="071CBB7D" w14:textId="77777777" w:rsidR="00845BB8" w:rsidRDefault="00845BB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D34B17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6791299" w14:textId="40681D3A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DCB21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4DB4029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A39245D" w14:textId="77777777" w:rsidR="00F1715C" w:rsidRDefault="00F1715C" w:rsidP="00D831A3">
          <w:pPr>
            <w:pStyle w:val="Zpat"/>
          </w:pPr>
        </w:p>
      </w:tc>
    </w:tr>
  </w:tbl>
  <w:p w14:paraId="798A00F7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0EDA123" wp14:editId="274B7D5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1A297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614C408" wp14:editId="35B134A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2228586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8685F8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D3B554F" w14:textId="3506A54D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7BB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44693B" w14:textId="77777777" w:rsidR="00F1715C" w:rsidRDefault="00F1715C" w:rsidP="001F0746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4385B262" w14:textId="77777777" w:rsidR="00F1715C" w:rsidRDefault="00F1715C" w:rsidP="001F0746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B192B0C" w14:textId="77777777" w:rsidR="00F1715C" w:rsidRDefault="00F1715C" w:rsidP="001F0746">
          <w:pPr>
            <w:pStyle w:val="Zpat"/>
            <w:jc w:val="left"/>
          </w:pPr>
          <w:r>
            <w:t>Sídlo: Dlážděná 1003/7, 110 00 Praha 1</w:t>
          </w:r>
        </w:p>
        <w:p w14:paraId="0F955636" w14:textId="77777777" w:rsidR="00F1715C" w:rsidRDefault="00F1715C" w:rsidP="001F0746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6F1909FD" w14:textId="77777777" w:rsidR="00F1715C" w:rsidRDefault="00002242" w:rsidP="001F0746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2EA12DD7" w14:textId="77777777" w:rsidR="00F1715C" w:rsidRDefault="00F1715C" w:rsidP="00460660">
          <w:pPr>
            <w:pStyle w:val="Zpat"/>
          </w:pPr>
        </w:p>
      </w:tc>
    </w:tr>
  </w:tbl>
  <w:p w14:paraId="5726AB3E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BA746B0" wp14:editId="7B4F913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9883D34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68315E5" wp14:editId="5DEBB2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44F31DD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01844FA8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B8499" w14:textId="77777777" w:rsidR="00845BB8" w:rsidRDefault="00845BB8" w:rsidP="00962258">
      <w:pPr>
        <w:spacing w:after="0" w:line="240" w:lineRule="auto"/>
      </w:pPr>
      <w:r>
        <w:separator/>
      </w:r>
    </w:p>
  </w:footnote>
  <w:footnote w:type="continuationSeparator" w:id="0">
    <w:p w14:paraId="7FEF3A90" w14:textId="77777777" w:rsidR="00845BB8" w:rsidRDefault="00845BB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7FC1C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9B1D0E5" w14:textId="4E57CE3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5A7A513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B74B979" w14:textId="77777777" w:rsidR="00F1715C" w:rsidRPr="00D6163D" w:rsidRDefault="00F1715C" w:rsidP="00D6163D">
          <w:pPr>
            <w:pStyle w:val="Druhdokumentu"/>
          </w:pPr>
        </w:p>
      </w:tc>
    </w:tr>
  </w:tbl>
  <w:p w14:paraId="4DD2575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F7091E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39A6084C" w14:textId="586C50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19919FC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86B23C" w14:textId="77777777" w:rsidR="00F1715C" w:rsidRPr="00D6163D" w:rsidRDefault="00F1715C" w:rsidP="00FC6389">
          <w:pPr>
            <w:pStyle w:val="Druhdokumentu"/>
          </w:pPr>
        </w:p>
      </w:tc>
    </w:tr>
    <w:tr w:rsidR="009F392E" w14:paraId="7B8D48EA" w14:textId="77777777" w:rsidTr="007C0E12">
      <w:trPr>
        <w:trHeight w:hRule="exact" w:val="460"/>
      </w:trPr>
      <w:tc>
        <w:tcPr>
          <w:tcW w:w="1361" w:type="dxa"/>
          <w:tcMar>
            <w:left w:w="0" w:type="dxa"/>
            <w:right w:w="0" w:type="dxa"/>
          </w:tcMar>
        </w:tcPr>
        <w:p w14:paraId="3C99DFD3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62C6F20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1B017C9" w14:textId="77777777" w:rsidR="009F392E" w:rsidRPr="00D6163D" w:rsidRDefault="009F392E" w:rsidP="00FC6389">
          <w:pPr>
            <w:pStyle w:val="Druhdokumentu"/>
          </w:pPr>
        </w:p>
      </w:tc>
    </w:tr>
  </w:tbl>
  <w:p w14:paraId="7633437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A3EE5E1" wp14:editId="0A05CD72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7B06C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640526306">
    <w:abstractNumId w:val="2"/>
  </w:num>
  <w:num w:numId="2" w16cid:durableId="1788347989">
    <w:abstractNumId w:val="1"/>
  </w:num>
  <w:num w:numId="3" w16cid:durableId="8422773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3585480">
    <w:abstractNumId w:val="7"/>
  </w:num>
  <w:num w:numId="5" w16cid:durableId="191193872">
    <w:abstractNumId w:val="3"/>
  </w:num>
  <w:num w:numId="6" w16cid:durableId="1780680054">
    <w:abstractNumId w:val="4"/>
  </w:num>
  <w:num w:numId="7" w16cid:durableId="650989420">
    <w:abstractNumId w:val="0"/>
  </w:num>
  <w:num w:numId="8" w16cid:durableId="1830363838">
    <w:abstractNumId w:val="5"/>
  </w:num>
  <w:num w:numId="9" w16cid:durableId="1411170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7470742">
    <w:abstractNumId w:val="4"/>
  </w:num>
  <w:num w:numId="11" w16cid:durableId="216747562">
    <w:abstractNumId w:val="1"/>
  </w:num>
  <w:num w:numId="12" w16cid:durableId="341205360">
    <w:abstractNumId w:val="4"/>
  </w:num>
  <w:num w:numId="13" w16cid:durableId="1575361739">
    <w:abstractNumId w:val="4"/>
  </w:num>
  <w:num w:numId="14" w16cid:durableId="714937175">
    <w:abstractNumId w:val="4"/>
  </w:num>
  <w:num w:numId="15" w16cid:durableId="653948467">
    <w:abstractNumId w:val="4"/>
  </w:num>
  <w:num w:numId="16" w16cid:durableId="1190603314">
    <w:abstractNumId w:val="8"/>
  </w:num>
  <w:num w:numId="17" w16cid:durableId="1861503084">
    <w:abstractNumId w:val="2"/>
  </w:num>
  <w:num w:numId="18" w16cid:durableId="1950893267">
    <w:abstractNumId w:val="8"/>
  </w:num>
  <w:num w:numId="19" w16cid:durableId="14116355">
    <w:abstractNumId w:val="8"/>
  </w:num>
  <w:num w:numId="20" w16cid:durableId="213348406">
    <w:abstractNumId w:val="8"/>
  </w:num>
  <w:num w:numId="21" w16cid:durableId="1186138101">
    <w:abstractNumId w:val="8"/>
  </w:num>
  <w:num w:numId="22" w16cid:durableId="94903456">
    <w:abstractNumId w:val="4"/>
  </w:num>
  <w:num w:numId="23" w16cid:durableId="1674407296">
    <w:abstractNumId w:val="1"/>
  </w:num>
  <w:num w:numId="24" w16cid:durableId="973484368">
    <w:abstractNumId w:val="4"/>
  </w:num>
  <w:num w:numId="25" w16cid:durableId="956526789">
    <w:abstractNumId w:val="4"/>
  </w:num>
  <w:num w:numId="26" w16cid:durableId="637298798">
    <w:abstractNumId w:val="4"/>
  </w:num>
  <w:num w:numId="27" w16cid:durableId="503014914">
    <w:abstractNumId w:val="4"/>
  </w:num>
  <w:num w:numId="28" w16cid:durableId="1625306592">
    <w:abstractNumId w:val="8"/>
  </w:num>
  <w:num w:numId="29" w16cid:durableId="1454791727">
    <w:abstractNumId w:val="2"/>
  </w:num>
  <w:num w:numId="30" w16cid:durableId="1907295337">
    <w:abstractNumId w:val="8"/>
  </w:num>
  <w:num w:numId="31" w16cid:durableId="607006150">
    <w:abstractNumId w:val="8"/>
  </w:num>
  <w:num w:numId="32" w16cid:durableId="20979029">
    <w:abstractNumId w:val="8"/>
  </w:num>
  <w:num w:numId="33" w16cid:durableId="192167697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4C"/>
    <w:rsid w:val="00002242"/>
    <w:rsid w:val="0000591D"/>
    <w:rsid w:val="000469AE"/>
    <w:rsid w:val="00072C1E"/>
    <w:rsid w:val="000E23A7"/>
    <w:rsid w:val="000E5C7B"/>
    <w:rsid w:val="000F50F8"/>
    <w:rsid w:val="0010693F"/>
    <w:rsid w:val="00114472"/>
    <w:rsid w:val="001550BC"/>
    <w:rsid w:val="001605B9"/>
    <w:rsid w:val="00170EC5"/>
    <w:rsid w:val="001747C1"/>
    <w:rsid w:val="00184743"/>
    <w:rsid w:val="001D7194"/>
    <w:rsid w:val="001F0746"/>
    <w:rsid w:val="001F14BB"/>
    <w:rsid w:val="00207DF5"/>
    <w:rsid w:val="0021024F"/>
    <w:rsid w:val="00227819"/>
    <w:rsid w:val="00280E07"/>
    <w:rsid w:val="002C31BF"/>
    <w:rsid w:val="002D08B1"/>
    <w:rsid w:val="002E0CD7"/>
    <w:rsid w:val="003206CF"/>
    <w:rsid w:val="003208E5"/>
    <w:rsid w:val="00337DBE"/>
    <w:rsid w:val="00341DCF"/>
    <w:rsid w:val="00357BC6"/>
    <w:rsid w:val="003956C6"/>
    <w:rsid w:val="003B204A"/>
    <w:rsid w:val="003C0477"/>
    <w:rsid w:val="00417408"/>
    <w:rsid w:val="00423718"/>
    <w:rsid w:val="00440E5D"/>
    <w:rsid w:val="00441430"/>
    <w:rsid w:val="00450F07"/>
    <w:rsid w:val="00453CD3"/>
    <w:rsid w:val="00460660"/>
    <w:rsid w:val="00486107"/>
    <w:rsid w:val="00491827"/>
    <w:rsid w:val="004A0051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86855"/>
    <w:rsid w:val="005B0B36"/>
    <w:rsid w:val="005D0469"/>
    <w:rsid w:val="005F1404"/>
    <w:rsid w:val="0061068E"/>
    <w:rsid w:val="00651E8F"/>
    <w:rsid w:val="00660AD3"/>
    <w:rsid w:val="00677B7F"/>
    <w:rsid w:val="006A5570"/>
    <w:rsid w:val="006A689C"/>
    <w:rsid w:val="006B3D79"/>
    <w:rsid w:val="006D7AFE"/>
    <w:rsid w:val="006E0578"/>
    <w:rsid w:val="006E314D"/>
    <w:rsid w:val="00706005"/>
    <w:rsid w:val="00710723"/>
    <w:rsid w:val="00723ED1"/>
    <w:rsid w:val="00743525"/>
    <w:rsid w:val="00756894"/>
    <w:rsid w:val="0076286B"/>
    <w:rsid w:val="00766846"/>
    <w:rsid w:val="0077673A"/>
    <w:rsid w:val="007846E1"/>
    <w:rsid w:val="007B570C"/>
    <w:rsid w:val="007C0E12"/>
    <w:rsid w:val="007C5716"/>
    <w:rsid w:val="007C589B"/>
    <w:rsid w:val="007E4A6E"/>
    <w:rsid w:val="007F56A7"/>
    <w:rsid w:val="00807DD0"/>
    <w:rsid w:val="00845BB8"/>
    <w:rsid w:val="00855C78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1108"/>
    <w:rsid w:val="009833E1"/>
    <w:rsid w:val="00992D9C"/>
    <w:rsid w:val="00996CB8"/>
    <w:rsid w:val="009B14A9"/>
    <w:rsid w:val="009B2E97"/>
    <w:rsid w:val="009E07F4"/>
    <w:rsid w:val="009F284C"/>
    <w:rsid w:val="009F392E"/>
    <w:rsid w:val="00A3796C"/>
    <w:rsid w:val="00A6177B"/>
    <w:rsid w:val="00A66136"/>
    <w:rsid w:val="00AA4CBB"/>
    <w:rsid w:val="00AA65FA"/>
    <w:rsid w:val="00AA7351"/>
    <w:rsid w:val="00AC70BA"/>
    <w:rsid w:val="00AD056F"/>
    <w:rsid w:val="00AD6731"/>
    <w:rsid w:val="00B15D0D"/>
    <w:rsid w:val="00B30BCC"/>
    <w:rsid w:val="00B75EE1"/>
    <w:rsid w:val="00B77481"/>
    <w:rsid w:val="00B8518B"/>
    <w:rsid w:val="00B85B4C"/>
    <w:rsid w:val="00BD7E91"/>
    <w:rsid w:val="00C02D0A"/>
    <w:rsid w:val="00C03A6E"/>
    <w:rsid w:val="00C44F6A"/>
    <w:rsid w:val="00C47AE3"/>
    <w:rsid w:val="00CD1FC4"/>
    <w:rsid w:val="00CE60FA"/>
    <w:rsid w:val="00D21061"/>
    <w:rsid w:val="00D4108E"/>
    <w:rsid w:val="00D6163D"/>
    <w:rsid w:val="00D6247A"/>
    <w:rsid w:val="00D73D46"/>
    <w:rsid w:val="00D831A3"/>
    <w:rsid w:val="00DC75F3"/>
    <w:rsid w:val="00DD46F3"/>
    <w:rsid w:val="00DD4F8D"/>
    <w:rsid w:val="00DE56F2"/>
    <w:rsid w:val="00DF116D"/>
    <w:rsid w:val="00E36C4A"/>
    <w:rsid w:val="00EB104F"/>
    <w:rsid w:val="00ED14BD"/>
    <w:rsid w:val="00F0533E"/>
    <w:rsid w:val="00F057E6"/>
    <w:rsid w:val="00F07BBA"/>
    <w:rsid w:val="00F1048D"/>
    <w:rsid w:val="00F12DEC"/>
    <w:rsid w:val="00F1715C"/>
    <w:rsid w:val="00F310F8"/>
    <w:rsid w:val="00F35939"/>
    <w:rsid w:val="00F45607"/>
    <w:rsid w:val="00F5558F"/>
    <w:rsid w:val="00F63EC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06688FD"/>
  <w14:defaultImageDpi w14:val="32767"/>
  <w15:docId w15:val="{0EC45577-4C8E-422C-847E-385196E04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047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C0477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C0477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3C0477"/>
    <w:pPr>
      <w:spacing w:before="120" w:after="120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3C0477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9F284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F28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F284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F284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F28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metadata/properties"/>
    <ds:schemaRef ds:uri="4e4a6a96-f3e4-483d-987d-304999e1d57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055F975-1D87-4B4D-AD46-B56E7132A1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B65450-0BA4-4E54-A912-F04641572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148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43</cp:revision>
  <cp:lastPrinted>2017-11-28T17:18:00Z</cp:lastPrinted>
  <dcterms:created xsi:type="dcterms:W3CDTF">2024-05-13T06:36:00Z</dcterms:created>
  <dcterms:modified xsi:type="dcterms:W3CDTF">2026-02-06T14:53:00Z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